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2ADBC" w14:textId="77777777" w:rsidR="00132C0B" w:rsidRDefault="00FC3A6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</w:t>
      </w:r>
      <w:r w:rsidR="00132C0B">
        <w:rPr>
          <w:rFonts w:cs="Times New Roman"/>
          <w:szCs w:val="24"/>
          <w:u w:val="single"/>
        </w:rPr>
        <w:t>HENFREY</w:t>
      </w:r>
      <w:r w:rsidR="00132C0B">
        <w:rPr>
          <w:rFonts w:cs="Times New Roman"/>
          <w:szCs w:val="24"/>
        </w:rPr>
        <w:t xml:space="preserve">   </w:t>
      </w:r>
      <w:proofErr w:type="gramStart"/>
      <w:r w:rsidR="00132C0B">
        <w:rPr>
          <w:rFonts w:cs="Times New Roman"/>
          <w:szCs w:val="24"/>
        </w:rPr>
        <w:t xml:space="preserve">   </w:t>
      </w:r>
      <w:r w:rsidR="00132C0B">
        <w:rPr>
          <w:rFonts w:cs="Times New Roman"/>
          <w:szCs w:val="24"/>
        </w:rPr>
        <w:t>(</w:t>
      </w:r>
      <w:proofErr w:type="gramEnd"/>
      <w:r w:rsidR="00132C0B">
        <w:rPr>
          <w:rFonts w:cs="Times New Roman"/>
          <w:szCs w:val="24"/>
        </w:rPr>
        <w:t>fl.1433)</w:t>
      </w:r>
    </w:p>
    <w:p w14:paraId="0FEFC690" w14:textId="77777777" w:rsidR="00132C0B" w:rsidRDefault="00132C0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</w:t>
      </w:r>
    </w:p>
    <w:p w14:paraId="7CA13DCD" w14:textId="77777777" w:rsidR="00132C0B" w:rsidRDefault="00132C0B" w:rsidP="00132C0B">
      <w:pPr>
        <w:pStyle w:val="NoSpacing"/>
        <w:rPr>
          <w:rFonts w:cs="Times New Roman"/>
          <w:szCs w:val="24"/>
        </w:rPr>
      </w:pPr>
    </w:p>
    <w:p w14:paraId="50CCEA37" w14:textId="77777777" w:rsidR="00132C0B" w:rsidRDefault="00132C0B" w:rsidP="00132C0B">
      <w:pPr>
        <w:pStyle w:val="NoSpacing"/>
        <w:rPr>
          <w:rFonts w:cs="Times New Roman"/>
          <w:szCs w:val="24"/>
        </w:rPr>
      </w:pPr>
    </w:p>
    <w:p w14:paraId="60422CDA" w14:textId="77777777" w:rsidR="00132C0B" w:rsidRDefault="00132C0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was a witness when John </w:t>
      </w:r>
      <w:proofErr w:type="spellStart"/>
      <w:r>
        <w:rPr>
          <w:rFonts w:cs="Times New Roman"/>
          <w:szCs w:val="24"/>
        </w:rPr>
        <w:t>Shophirde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>(q.v.) granted a</w:t>
      </w:r>
    </w:p>
    <w:p w14:paraId="65BF7E1C" w14:textId="77777777" w:rsidR="00132C0B" w:rsidRDefault="00132C0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messuage and a garden in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 xml:space="preserve"> to John Miles of </w:t>
      </w:r>
      <w:proofErr w:type="spellStart"/>
      <w:r>
        <w:rPr>
          <w:rFonts w:cs="Times New Roman"/>
          <w:szCs w:val="24"/>
        </w:rPr>
        <w:t>Wappenham</w:t>
      </w:r>
      <w:proofErr w:type="spellEnd"/>
      <w:r>
        <w:rPr>
          <w:rFonts w:cs="Times New Roman"/>
          <w:szCs w:val="24"/>
        </w:rPr>
        <w:t>(q.v.).</w:t>
      </w:r>
    </w:p>
    <w:p w14:paraId="7E55ECFB" w14:textId="77777777" w:rsidR="00132C0B" w:rsidRDefault="00132C0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26D53/1004)</w:t>
      </w:r>
    </w:p>
    <w:p w14:paraId="41716034" w14:textId="77777777" w:rsidR="00132C0B" w:rsidRDefault="00132C0B" w:rsidP="00132C0B">
      <w:pPr>
        <w:pStyle w:val="NoSpacing"/>
        <w:rPr>
          <w:rFonts w:cs="Times New Roman"/>
          <w:szCs w:val="24"/>
        </w:rPr>
      </w:pPr>
    </w:p>
    <w:p w14:paraId="35849105" w14:textId="77777777" w:rsidR="00132C0B" w:rsidRDefault="00132C0B" w:rsidP="00132C0B">
      <w:pPr>
        <w:pStyle w:val="NoSpacing"/>
        <w:rPr>
          <w:rFonts w:cs="Times New Roman"/>
          <w:szCs w:val="24"/>
        </w:rPr>
      </w:pPr>
    </w:p>
    <w:p w14:paraId="39BC3666" w14:textId="77777777" w:rsidR="00132C0B" w:rsidRDefault="00132C0B" w:rsidP="00132C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68BA6A85" w14:textId="047FA8C5" w:rsidR="00FC3A6B" w:rsidRPr="00132C0B" w:rsidRDefault="00FC3A6B" w:rsidP="009139A6">
      <w:pPr>
        <w:pStyle w:val="NoSpacing"/>
        <w:rPr>
          <w:rFonts w:cs="Times New Roman"/>
          <w:szCs w:val="24"/>
        </w:rPr>
      </w:pPr>
    </w:p>
    <w:sectPr w:rsidR="00FC3A6B" w:rsidRPr="00132C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CAC3" w14:textId="77777777" w:rsidR="00FC3A6B" w:rsidRDefault="00FC3A6B" w:rsidP="009139A6">
      <w:r>
        <w:separator/>
      </w:r>
    </w:p>
  </w:endnote>
  <w:endnote w:type="continuationSeparator" w:id="0">
    <w:p w14:paraId="1149FEBF" w14:textId="77777777" w:rsidR="00FC3A6B" w:rsidRDefault="00FC3A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D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6C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4A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2042" w14:textId="77777777" w:rsidR="00FC3A6B" w:rsidRDefault="00FC3A6B" w:rsidP="009139A6">
      <w:r>
        <w:separator/>
      </w:r>
    </w:p>
  </w:footnote>
  <w:footnote w:type="continuationSeparator" w:id="0">
    <w:p w14:paraId="2196DCE9" w14:textId="77777777" w:rsidR="00FC3A6B" w:rsidRDefault="00FC3A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B9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E7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FB9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A6B"/>
    <w:rsid w:val="000666E0"/>
    <w:rsid w:val="00132C0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B34B"/>
  <w15:chartTrackingRefBased/>
  <w15:docId w15:val="{E18663DC-671A-4548-BB1F-D3D52147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2023-06-09T11:44:00Z</dcterms:created>
  <dcterms:modified xsi:type="dcterms:W3CDTF">2023-06-09T12:01:00Z</dcterms:modified>
</cp:coreProperties>
</file>